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D8495" w14:textId="77777777" w:rsidR="000204B9" w:rsidRDefault="000204B9" w:rsidP="000204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RAGENHILL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5E8403B2" w14:textId="77777777" w:rsidR="000204B9" w:rsidRDefault="000204B9" w:rsidP="000204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Parson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Church.</w:t>
      </w:r>
    </w:p>
    <w:p w14:paraId="098EAD04" w14:textId="77777777" w:rsidR="000204B9" w:rsidRDefault="000204B9" w:rsidP="000204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9034C4" w14:textId="77777777" w:rsidR="000204B9" w:rsidRDefault="000204B9" w:rsidP="000204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451386" w14:textId="77777777" w:rsidR="000204B9" w:rsidRDefault="000204B9" w:rsidP="000204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1412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Brystowe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cutler(q.v.).</w:t>
      </w:r>
    </w:p>
    <w:p w14:paraId="790AF117" w14:textId="77777777" w:rsidR="000204B9" w:rsidRDefault="000204B9" w:rsidP="000204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91D9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https://waalt.uh.edu/index.php/CP40/605:_K-Z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3CFF166" w14:textId="77777777" w:rsidR="000204B9" w:rsidRDefault="000204B9" w:rsidP="000204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6C9B37" w14:textId="77777777" w:rsidR="000204B9" w:rsidRDefault="000204B9" w:rsidP="000204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8B598F" w14:textId="77777777" w:rsidR="000204B9" w:rsidRDefault="000204B9" w:rsidP="000204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June 2022</w:t>
      </w:r>
    </w:p>
    <w:p w14:paraId="7A5DB22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C06A4" w14:textId="77777777" w:rsidR="000204B9" w:rsidRDefault="000204B9" w:rsidP="009139A6">
      <w:r>
        <w:separator/>
      </w:r>
    </w:p>
  </w:endnote>
  <w:endnote w:type="continuationSeparator" w:id="0">
    <w:p w14:paraId="23846BEE" w14:textId="77777777" w:rsidR="000204B9" w:rsidRDefault="000204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BA1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688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DAB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833D8" w14:textId="77777777" w:rsidR="000204B9" w:rsidRDefault="000204B9" w:rsidP="009139A6">
      <w:r>
        <w:separator/>
      </w:r>
    </w:p>
  </w:footnote>
  <w:footnote w:type="continuationSeparator" w:id="0">
    <w:p w14:paraId="27E56EFF" w14:textId="77777777" w:rsidR="000204B9" w:rsidRDefault="000204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39B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D44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D8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4B9"/>
    <w:rsid w:val="000204B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7392F"/>
  <w15:chartTrackingRefBased/>
  <w15:docId w15:val="{59DEF59C-C9FA-4618-8A9D-A5FCAC002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204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5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2022-06-21T06:39:00Z</dcterms:created>
  <dcterms:modified xsi:type="dcterms:W3CDTF">2022-06-21T06:40:00Z</dcterms:modified>
</cp:coreProperties>
</file>